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65" w:rsidRPr="00400D48" w:rsidRDefault="00400D48">
      <w:pPr>
        <w:pStyle w:val="Title"/>
        <w:rPr>
          <w:rFonts w:ascii="Calibri" w:hAnsi="Calibri" w:cs="Calibri"/>
          <w:sz w:val="32"/>
        </w:rPr>
      </w:pPr>
      <w:r w:rsidRPr="00400D48">
        <w:rPr>
          <w:rFonts w:ascii="Calibri" w:hAnsi="Calibri" w:cs="Calibri"/>
          <w:sz w:val="32"/>
        </w:rPr>
        <w:t>Customer service report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2700"/>
        <w:gridCol w:w="3324"/>
        <w:gridCol w:w="1666"/>
        <w:gridCol w:w="3020"/>
      </w:tblGrid>
      <w:tr w:rsidR="00400D48" w:rsidTr="008874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pct"/>
          </w:tcPr>
          <w:p w:rsidR="00400D48" w:rsidRPr="00400D48" w:rsidRDefault="00400D48" w:rsidP="00400D48">
            <w:pPr>
              <w:pStyle w:val="Heading2"/>
              <w:outlineLvl w:val="1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CSR No.</w:t>
            </w:r>
          </w:p>
        </w:tc>
        <w:tc>
          <w:tcPr>
            <w:tcW w:w="1552" w:type="pct"/>
          </w:tcPr>
          <w:p w:rsidR="00400D48" w:rsidRPr="00400D48" w:rsidRDefault="00400D48" w:rsidP="00400D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778" w:type="pct"/>
          </w:tcPr>
          <w:p w:rsidR="00400D48" w:rsidRPr="00400D48" w:rsidRDefault="00400D48" w:rsidP="00400D48">
            <w:pPr>
              <w:pStyle w:val="Heading2"/>
              <w:outlineLvl w:val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Customer name</w:t>
            </w:r>
          </w:p>
        </w:tc>
        <w:tc>
          <w:tcPr>
            <w:tcW w:w="1410" w:type="pct"/>
          </w:tcPr>
          <w:p w:rsidR="00400D48" w:rsidRPr="00400D48" w:rsidRDefault="00400D48" w:rsidP="00400D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400D48" w:rsidTr="00887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pct"/>
          </w:tcPr>
          <w:p w:rsidR="00400D48" w:rsidRPr="00400D48" w:rsidRDefault="00400D48" w:rsidP="00400D48">
            <w:pPr>
              <w:pStyle w:val="Heading2"/>
              <w:outlineLvl w:val="1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Date:</w:t>
            </w:r>
          </w:p>
        </w:tc>
        <w:tc>
          <w:tcPr>
            <w:tcW w:w="1552" w:type="pct"/>
          </w:tcPr>
          <w:p w:rsidR="00400D48" w:rsidRPr="00400D48" w:rsidRDefault="00400D48" w:rsidP="00400D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[Date]</w:t>
            </w:r>
          </w:p>
        </w:tc>
        <w:tc>
          <w:tcPr>
            <w:tcW w:w="778" w:type="pct"/>
          </w:tcPr>
          <w:p w:rsidR="00400D48" w:rsidRPr="00400D48" w:rsidRDefault="00400D48" w:rsidP="00400D48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Address</w:t>
            </w:r>
          </w:p>
        </w:tc>
        <w:tc>
          <w:tcPr>
            <w:tcW w:w="1410" w:type="pct"/>
          </w:tcPr>
          <w:p w:rsidR="00400D48" w:rsidRPr="00400D48" w:rsidRDefault="00400D48" w:rsidP="00400D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400D48" w:rsidTr="008874C3">
        <w:trPr>
          <w:trHeight w:hRule="exact"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pct"/>
          </w:tcPr>
          <w:p w:rsidR="00400D48" w:rsidRPr="00400D48" w:rsidRDefault="00400D48" w:rsidP="00400D48">
            <w:pPr>
              <w:pStyle w:val="Heading2"/>
              <w:outlineLvl w:val="1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Status of call</w:t>
            </w:r>
          </w:p>
        </w:tc>
        <w:tc>
          <w:tcPr>
            <w:tcW w:w="3740" w:type="pct"/>
            <w:gridSpan w:val="3"/>
          </w:tcPr>
          <w:p w:rsidR="00400D48" w:rsidRPr="00400D48" w:rsidRDefault="00400D48" w:rsidP="00400D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Choose an item.</w:t>
            </w:r>
          </w:p>
        </w:tc>
      </w:tr>
      <w:tr w:rsidR="00400D48" w:rsidTr="008874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pct"/>
          </w:tcPr>
          <w:p w:rsidR="00400D48" w:rsidRPr="00400D48" w:rsidRDefault="00400D48" w:rsidP="00400D48">
            <w:pPr>
              <w:pStyle w:val="Heading2"/>
              <w:outlineLvl w:val="1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Instructions from</w:t>
            </w:r>
          </w:p>
        </w:tc>
        <w:tc>
          <w:tcPr>
            <w:tcW w:w="1552" w:type="pct"/>
          </w:tcPr>
          <w:p w:rsidR="00400D48" w:rsidRPr="00400D48" w:rsidRDefault="00400D48" w:rsidP="00400D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778" w:type="pct"/>
          </w:tcPr>
          <w:p w:rsidR="00400D48" w:rsidRPr="00400D48" w:rsidRDefault="00400D48" w:rsidP="00400D48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On</w:t>
            </w:r>
          </w:p>
        </w:tc>
        <w:tc>
          <w:tcPr>
            <w:tcW w:w="1410" w:type="pct"/>
          </w:tcPr>
          <w:p w:rsidR="00400D48" w:rsidRPr="00400D48" w:rsidRDefault="00400D48" w:rsidP="00400D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400D48">
              <w:rPr>
                <w:sz w:val="22"/>
                <w:szCs w:val="22"/>
              </w:rPr>
              <w:t>[Date]</w:t>
            </w:r>
          </w:p>
        </w:tc>
      </w:tr>
    </w:tbl>
    <w:p w:rsidR="00400D48" w:rsidRPr="00400D48" w:rsidRDefault="00400D48" w:rsidP="00400D48"/>
    <w:tbl>
      <w:tblPr>
        <w:tblW w:w="0" w:type="auto"/>
        <w:tblBorders>
          <w:bottom w:val="dotted" w:sz="4" w:space="0" w:color="BFBFBF" w:themeColor="background1" w:themeShade="BF"/>
        </w:tblBorders>
        <w:tblCellMar>
          <w:left w:w="0" w:type="dxa"/>
          <w:bottom w:w="216" w:type="dxa"/>
          <w:right w:w="0" w:type="dxa"/>
        </w:tblCellMar>
        <w:tblLook w:val="04A0" w:firstRow="1" w:lastRow="0" w:firstColumn="1" w:lastColumn="0" w:noHBand="0" w:noVBand="1"/>
        <w:tblDescription w:val="Form Info"/>
      </w:tblPr>
      <w:tblGrid>
        <w:gridCol w:w="5280"/>
        <w:gridCol w:w="5298"/>
      </w:tblGrid>
      <w:tr w:rsidR="004F1D65" w:rsidTr="008874C3">
        <w:trPr>
          <w:trHeight w:val="1350"/>
        </w:trPr>
        <w:tc>
          <w:tcPr>
            <w:tcW w:w="5280" w:type="dxa"/>
          </w:tcPr>
          <w:sdt>
            <w:sdtPr>
              <w:rPr>
                <w:sz w:val="24"/>
              </w:rPr>
              <w:alias w:val="Author"/>
              <w:tag w:val=""/>
              <w:id w:val="-789890793"/>
              <w:placeholder>
                <w:docPart w:val="19A2E3B729B84792AF87920907420FA7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p w:rsidR="004F1D65" w:rsidRDefault="00400D48">
                <w:pPr>
                  <w:pStyle w:val="FormInfo"/>
                </w:pPr>
                <w:r w:rsidRPr="00400D48">
                  <w:rPr>
                    <w:sz w:val="24"/>
                  </w:rPr>
                  <w:t>Nature of Problem</w:t>
                </w:r>
              </w:p>
            </w:sdtContent>
          </w:sdt>
          <w:p w:rsidR="004F1D65" w:rsidRDefault="00400D48">
            <w:pPr>
              <w:pStyle w:val="ContactInfo"/>
            </w:pPr>
            <w:r>
              <w:t>Problem reported</w:t>
            </w:r>
          </w:p>
          <w:sdt>
            <w:sdtPr>
              <w:id w:val="1074462626"/>
              <w:placeholder>
                <w:docPart w:val="A9806BBFE5E9477E888FF72C445670E7"/>
              </w:placeholder>
              <w:temporary/>
              <w:showingPlcHdr/>
              <w15:appearance w15:val="hidden"/>
              <w:text/>
            </w:sdtPr>
            <w:sdtEndPr/>
            <w:sdtContent>
              <w:p w:rsidR="004F1D65" w:rsidRDefault="008874C3">
                <w:pPr>
                  <w:pStyle w:val="ContactInfo"/>
                </w:pPr>
                <w:r>
                  <w:t>[Email]</w:t>
                </w:r>
              </w:p>
            </w:sdtContent>
          </w:sdt>
          <w:sdt>
            <w:sdtPr>
              <w:id w:val="1535617850"/>
              <w:placeholder>
                <w:docPart w:val="63E962E2E28D40379956AA4F0D244D46"/>
              </w:placeholder>
              <w:temporary/>
              <w:showingPlcHdr/>
              <w15:appearance w15:val="hidden"/>
              <w:text/>
            </w:sdtPr>
            <w:sdtEndPr/>
            <w:sdtContent>
              <w:p w:rsidR="004F1D65" w:rsidRDefault="008874C3">
                <w:pPr>
                  <w:pStyle w:val="ContactInfo"/>
                </w:pPr>
                <w:r>
                  <w:t>[Telephone]</w:t>
                </w:r>
              </w:p>
            </w:sdtContent>
          </w:sdt>
        </w:tc>
        <w:tc>
          <w:tcPr>
            <w:tcW w:w="5298" w:type="dxa"/>
          </w:tcPr>
          <w:p w:rsidR="004F1D65" w:rsidRPr="00400D48" w:rsidRDefault="008874C3">
            <w:pPr>
              <w:pStyle w:val="FormInfo"/>
              <w:rPr>
                <w:sz w:val="24"/>
                <w:szCs w:val="24"/>
              </w:rPr>
            </w:pPr>
            <w:r>
              <w:rPr>
                <w:rStyle w:val="FormHeadingChar"/>
              </w:rPr>
              <w:t>Where:</w:t>
            </w:r>
            <w:r>
              <w:t xml:space="preserve"> </w:t>
            </w:r>
            <w:sdt>
              <w:sdtPr>
                <w:rPr>
                  <w:sz w:val="24"/>
                  <w:szCs w:val="24"/>
                </w:rPr>
                <w:alias w:val="Location"/>
                <w:tag w:val=""/>
                <w:id w:val="1154722675"/>
                <w:placeholder>
                  <w:docPart w:val="8257D7B266CB4FC897C587A858BEE8C2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Pr="00400D48">
                  <w:rPr>
                    <w:sz w:val="24"/>
                    <w:szCs w:val="24"/>
                  </w:rPr>
                  <w:t>[Destination]</w:t>
                </w:r>
              </w:sdtContent>
            </w:sdt>
          </w:p>
          <w:p w:rsidR="004F1D65" w:rsidRDefault="008874C3">
            <w:pPr>
              <w:pStyle w:val="FormInfo"/>
            </w:pPr>
            <w:r w:rsidRPr="00400D48">
              <w:rPr>
                <w:rStyle w:val="FormHeadingChar"/>
                <w:sz w:val="24"/>
                <w:szCs w:val="24"/>
              </w:rPr>
              <w:t>When:</w:t>
            </w:r>
            <w:r w:rsidRPr="00400D48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Click arrow to select date"/>
                <w:tag w:val=""/>
                <w:id w:val="783078696"/>
                <w:placeholder>
                  <w:docPart w:val="6435EF3CF6324721967479ABAB98C98D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MMMM d,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400D48">
                  <w:rPr>
                    <w:sz w:val="24"/>
                    <w:szCs w:val="24"/>
                  </w:rPr>
                  <w:t>[Date]</w:t>
                </w:r>
              </w:sdtContent>
            </w:sdt>
            <w:r w:rsidRPr="00400D48">
              <w:rPr>
                <w:sz w:val="24"/>
                <w:szCs w:val="24"/>
              </w:rPr>
              <w:t xml:space="preserve">, </w:t>
            </w:r>
            <w:sdt>
              <w:sdtPr>
                <w:rPr>
                  <w:sz w:val="24"/>
                  <w:szCs w:val="24"/>
                </w:rPr>
                <w:alias w:val="Time"/>
                <w:tag w:val=""/>
                <w:id w:val="-1258907770"/>
                <w:placeholder>
                  <w:docPart w:val="B5BEC294BDA94800B59E5B692992D499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EndPr/>
              <w:sdtContent>
                <w:r w:rsidRPr="00400D48">
                  <w:rPr>
                    <w:sz w:val="24"/>
                    <w:szCs w:val="24"/>
                  </w:rPr>
                  <w:t>[time from-to]</w:t>
                </w:r>
              </w:sdtContent>
            </w:sdt>
          </w:p>
        </w:tc>
      </w:tr>
    </w:tbl>
    <w:p w:rsidR="004F1D65" w:rsidRDefault="00400D48">
      <w:pPr>
        <w:pStyle w:val="Heading1"/>
      </w:pPr>
      <w:r>
        <w:t>Service Detail</w:t>
      </w:r>
    </w:p>
    <w:p w:rsidR="004F1D65" w:rsidRDefault="00400D48">
      <w:r>
        <w:t>Service Rendered:</w:t>
      </w:r>
    </w:p>
    <w:p w:rsidR="00400D48" w:rsidRDefault="00400D48">
      <w:r>
        <w:t>Engineer’s Remarks:</w:t>
      </w:r>
    </w:p>
    <w:tbl>
      <w:tblPr>
        <w:tblW w:w="5000" w:type="pct"/>
        <w:tblBorders>
          <w:top w:val="single" w:sz="4" w:space="0" w:color="7F7F7F"/>
          <w:bottom w:val="single" w:sz="4" w:space="0" w:color="7F7F7F"/>
          <w:insideH w:val="single" w:sz="4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19"/>
        <w:gridCol w:w="8011"/>
      </w:tblGrid>
      <w:tr w:rsidR="00400D48" w:rsidRPr="005F08F7" w:rsidTr="00400D48">
        <w:tc>
          <w:tcPr>
            <w:tcW w:w="971" w:type="pct"/>
          </w:tcPr>
          <w:p w:rsidR="00400D48" w:rsidRPr="008874C3" w:rsidRDefault="00400D48" w:rsidP="00154178">
            <w:pPr>
              <w:pStyle w:val="Heading2"/>
              <w:rPr>
                <w:sz w:val="20"/>
              </w:rPr>
            </w:pPr>
            <w:r w:rsidRPr="008874C3">
              <w:rPr>
                <w:sz w:val="24"/>
              </w:rPr>
              <w:t>Status after service</w:t>
            </w:r>
          </w:p>
        </w:tc>
        <w:tc>
          <w:tcPr>
            <w:tcW w:w="4029" w:type="pct"/>
            <w:gridSpan w:val="2"/>
          </w:tcPr>
          <w:p w:rsidR="00400D48" w:rsidRPr="005F08F7" w:rsidRDefault="00400D48" w:rsidP="00154178">
            <w:r w:rsidRPr="005F08F7"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623" type="#_x0000_t75" style="width:105.25pt;height:19.8pt" o:ole="">
                  <v:imagedata r:id="rId8" o:title=""/>
                </v:shape>
                <w:control r:id="rId9" w:name="OptionButton152111" w:shapeid="_x0000_i1623"/>
              </w:object>
            </w:r>
            <w:r w:rsidRPr="005F08F7">
              <w:object w:dxaOrig="1440" w:dyaOrig="1440">
                <v:shape id="_x0000_i1622" type="#_x0000_t75" style="width:90.2pt;height:19.8pt" o:ole="">
                  <v:imagedata r:id="rId10" o:title=""/>
                </v:shape>
                <w:control r:id="rId11" w:name="OptionButton1121" w:shapeid="_x0000_i1622"/>
              </w:object>
            </w:r>
            <w:r w:rsidRPr="005F08F7">
              <w:object w:dxaOrig="1440" w:dyaOrig="1440">
                <v:shape id="_x0000_i1621" type="#_x0000_t75" style="width:102.85pt;height:19.8pt" o:ole="">
                  <v:imagedata r:id="rId12" o:title=""/>
                </v:shape>
                <w:control r:id="rId13" w:name="OptionButton1211" w:shapeid="_x0000_i1621"/>
              </w:object>
            </w:r>
            <w:r w:rsidRPr="005F08F7">
              <w:object w:dxaOrig="1440" w:dyaOrig="1440">
                <v:shape id="_x0000_i1620" type="#_x0000_t75" style="width:105.25pt;height:19.8pt" o:ole="">
                  <v:imagedata r:id="rId14" o:title=""/>
                </v:shape>
                <w:control r:id="rId15" w:name="OptionButton1311" w:shapeid="_x0000_i1620"/>
              </w:object>
            </w:r>
            <w:r w:rsidRPr="005F08F7">
              <w:object w:dxaOrig="1440" w:dyaOrig="1440">
                <v:shape id="_x0000_i1619" type="#_x0000_t75" style="width:140.05pt;height:19.8pt" o:ole="">
                  <v:imagedata r:id="rId16" o:title=""/>
                </v:shape>
                <w:control r:id="rId17" w:name="OptionButton1411" w:shapeid="_x0000_i1619"/>
              </w:object>
            </w:r>
          </w:p>
        </w:tc>
      </w:tr>
      <w:tr w:rsidR="00400D48" w:rsidRPr="005F08F7" w:rsidTr="00400D48">
        <w:tc>
          <w:tcPr>
            <w:tcW w:w="1260" w:type="pct"/>
            <w:gridSpan w:val="2"/>
          </w:tcPr>
          <w:p w:rsidR="00400D48" w:rsidRPr="005F08F7" w:rsidRDefault="00400D48" w:rsidP="00154178">
            <w:pPr>
              <w:pStyle w:val="Heading2"/>
            </w:pPr>
            <w:r w:rsidRPr="00400D48">
              <w:rPr>
                <w:rStyle w:val="Heading2Char"/>
                <w:sz w:val="20"/>
              </w:rPr>
              <w:t>Defects found on inspection</w:t>
            </w:r>
          </w:p>
        </w:tc>
        <w:tc>
          <w:tcPr>
            <w:tcW w:w="3740" w:type="pct"/>
          </w:tcPr>
          <w:p w:rsidR="00400D48" w:rsidRPr="005F08F7" w:rsidRDefault="00400D48" w:rsidP="00154178"/>
        </w:tc>
      </w:tr>
    </w:tbl>
    <w:p w:rsidR="00400D48" w:rsidRPr="00400D48" w:rsidRDefault="00400D48" w:rsidP="00400D48">
      <w:pPr>
        <w:pStyle w:val="Heading2"/>
        <w:rPr>
          <w:sz w:val="24"/>
        </w:rPr>
      </w:pPr>
      <w:r w:rsidRPr="00400D48">
        <w:rPr>
          <w:sz w:val="24"/>
        </w:rPr>
        <w:t>EVENTS | Date | time </w:t>
      </w:r>
      <w:r w:rsidRPr="00400D48">
        <w:rPr>
          <w:rStyle w:val="ContentcontrolsChar"/>
          <w:rFonts w:eastAsiaTheme="majorEastAsia"/>
          <w:sz w:val="18"/>
        </w:rPr>
        <w:t>[Date | time]</w:t>
      </w:r>
      <w:r w:rsidRPr="00400D48">
        <w:rPr>
          <w:sz w:val="24"/>
        </w:rPr>
        <w:t xml:space="preserve"> Start of service </w:t>
      </w:r>
      <w:r w:rsidRPr="00400D48">
        <w:rPr>
          <w:rStyle w:val="ContentcontrolsChar"/>
          <w:rFonts w:eastAsiaTheme="majorEastAsia"/>
          <w:sz w:val="18"/>
        </w:rPr>
        <w:t>[Date | time]</w:t>
      </w:r>
      <w:r w:rsidRPr="00400D48">
        <w:rPr>
          <w:sz w:val="24"/>
        </w:rPr>
        <w:t xml:space="preserve"> |</w:t>
      </w:r>
      <w:r w:rsidRPr="00400D48">
        <w:rPr>
          <w:sz w:val="24"/>
        </w:rPr>
        <w:t>End of service </w:t>
      </w:r>
      <w:r w:rsidRPr="00400D48">
        <w:rPr>
          <w:rStyle w:val="ContentcontrolsChar"/>
          <w:rFonts w:eastAsiaTheme="majorEastAsia"/>
          <w:sz w:val="18"/>
        </w:rPr>
        <w:t>[Date | time]</w:t>
      </w:r>
    </w:p>
    <w:p w:rsidR="00400D48" w:rsidRDefault="00400D48" w:rsidP="00400D48">
      <w:pPr>
        <w:pStyle w:val="Heading1"/>
      </w:pPr>
      <w:r>
        <w:t>Customer Feedback</w:t>
      </w:r>
    </w:p>
    <w:tbl>
      <w:tblPr>
        <w:tblW w:w="5000" w:type="pct"/>
        <w:tblBorders>
          <w:top w:val="single" w:sz="4" w:space="0" w:color="7F7F7F"/>
          <w:bottom w:val="single" w:sz="4" w:space="0" w:color="7F7F7F"/>
          <w:insideH w:val="single" w:sz="4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7"/>
        <w:gridCol w:w="8033"/>
      </w:tblGrid>
      <w:tr w:rsidR="00400D48" w:rsidRPr="005F08F7" w:rsidTr="00154178">
        <w:tc>
          <w:tcPr>
            <w:tcW w:w="1250" w:type="pct"/>
          </w:tcPr>
          <w:p w:rsidR="00400D48" w:rsidRPr="00400D48" w:rsidRDefault="00400D48" w:rsidP="00154178">
            <w:pPr>
              <w:rPr>
                <w:b/>
                <w:sz w:val="20"/>
                <w:szCs w:val="20"/>
              </w:rPr>
            </w:pPr>
            <w:r w:rsidRPr="00400D48">
              <w:rPr>
                <w:rStyle w:val="Heading2Char"/>
                <w:b w:val="0"/>
                <w:sz w:val="20"/>
                <w:szCs w:val="20"/>
              </w:rPr>
              <w:t>Remarks</w:t>
            </w:r>
          </w:p>
        </w:tc>
        <w:tc>
          <w:tcPr>
            <w:tcW w:w="3750" w:type="pct"/>
          </w:tcPr>
          <w:p w:rsidR="00400D48" w:rsidRPr="005F08F7" w:rsidRDefault="00400D48" w:rsidP="00154178"/>
        </w:tc>
      </w:tr>
      <w:tr w:rsidR="00400D48" w:rsidRPr="005F08F7" w:rsidTr="00154178">
        <w:tc>
          <w:tcPr>
            <w:tcW w:w="1250" w:type="pct"/>
          </w:tcPr>
          <w:p w:rsidR="00400D48" w:rsidRPr="005F08F7" w:rsidRDefault="00400D48" w:rsidP="00154178">
            <w:pPr>
              <w:pStyle w:val="Heading2"/>
            </w:pPr>
            <w:r w:rsidRPr="00400D48">
              <w:rPr>
                <w:rStyle w:val="Heading2Char"/>
                <w:sz w:val="24"/>
              </w:rPr>
              <w:t xml:space="preserve">Please rate this call by </w:t>
            </w:r>
            <w:r>
              <w:rPr>
                <w:rStyle w:val="Heading2Char"/>
                <w:sz w:val="24"/>
              </w:rPr>
              <w:t>[</w:t>
            </w:r>
            <w:r w:rsidRPr="00400D48">
              <w:rPr>
                <w:rStyle w:val="Heading2Char"/>
                <w:sz w:val="18"/>
              </w:rPr>
              <w:t>choosing an option</w:t>
            </w:r>
            <w:r>
              <w:rPr>
                <w:rStyle w:val="Heading2Char"/>
                <w:sz w:val="18"/>
              </w:rPr>
              <w:t>]</w:t>
            </w:r>
            <w:r w:rsidRPr="00400D48">
              <w:rPr>
                <w:sz w:val="18"/>
              </w:rPr>
              <w:t xml:space="preserve"> </w:t>
            </w:r>
          </w:p>
        </w:tc>
        <w:tc>
          <w:tcPr>
            <w:tcW w:w="3750" w:type="pct"/>
          </w:tcPr>
          <w:p w:rsidR="00400D48" w:rsidRPr="005F08F7" w:rsidRDefault="00400D48" w:rsidP="00154178">
            <w:r w:rsidRPr="005F08F7">
              <w:object w:dxaOrig="1440" w:dyaOrig="1440">
                <v:shape id="_x0000_i1637" type="#_x0000_t75" style="width:120.25pt;height:19.8pt" o:ole="">
                  <v:imagedata r:id="rId18" o:title=""/>
                </v:shape>
                <w:control r:id="rId19" w:name="OptionButton1514111" w:shapeid="_x0000_i1637"/>
              </w:object>
            </w:r>
            <w:r w:rsidRPr="005F08F7">
              <w:object w:dxaOrig="1440" w:dyaOrig="1440">
                <v:shape id="_x0000_i1627" type="#_x0000_t75" style="width:79.1pt;height:19.8pt" o:ole="">
                  <v:imagedata r:id="rId20" o:title=""/>
                </v:shape>
                <w:control r:id="rId21" w:name="OptionButton151111" w:shapeid="_x0000_i1627"/>
              </w:object>
            </w:r>
            <w:r w:rsidRPr="005F08F7">
              <w:object w:dxaOrig="1440" w:dyaOrig="1440">
                <v:shape id="_x0000_i1629" type="#_x0000_t75" style="width:79.1pt;height:19.8pt" o:ole="">
                  <v:imagedata r:id="rId22" o:title=""/>
                </v:shape>
                <w:control r:id="rId23" w:name="OptionButton151211" w:shapeid="_x0000_i1629"/>
              </w:object>
            </w:r>
            <w:r w:rsidRPr="005F08F7">
              <w:object w:dxaOrig="1440" w:dyaOrig="1440">
                <v:shape id="_x0000_i1631" type="#_x0000_t75" style="width:60.9pt;height:19.8pt" o:ole="">
                  <v:imagedata r:id="rId24" o:title=""/>
                </v:shape>
                <w:control r:id="rId25" w:name="OptionButton151311" w:shapeid="_x0000_i1631"/>
              </w:object>
            </w:r>
          </w:p>
        </w:tc>
      </w:tr>
    </w:tbl>
    <w:p w:rsidR="00400D48" w:rsidRDefault="00400D48" w:rsidP="00400D48">
      <w:pPr>
        <w:pStyle w:val="Spacer"/>
      </w:pPr>
    </w:p>
    <w:tbl>
      <w:tblPr>
        <w:tblW w:w="4999" w:type="pct"/>
        <w:tblBorders>
          <w:top w:val="single" w:sz="4" w:space="0" w:color="7F7F7F"/>
          <w:bottom w:val="single" w:sz="4" w:space="0" w:color="7F7F7F"/>
          <w:insideH w:val="single" w:sz="4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59"/>
        <w:gridCol w:w="1555"/>
        <w:gridCol w:w="4014"/>
      </w:tblGrid>
      <w:tr w:rsidR="00400D48" w:rsidRPr="005F08F7" w:rsidTr="00400D48">
        <w:trPr>
          <w:trHeight w:hRule="exact" w:val="504"/>
        </w:trPr>
        <w:tc>
          <w:tcPr>
            <w:tcW w:w="1818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  <w:sz w:val="20"/>
              </w:rPr>
            </w:pPr>
            <w:r w:rsidRPr="008874C3">
              <w:rPr>
                <w:rFonts w:asciiTheme="minorHAnsi" w:hAnsiTheme="minorHAnsi"/>
                <w:b w:val="0"/>
                <w:sz w:val="20"/>
              </w:rPr>
              <w:t>Name</w:t>
            </w:r>
          </w:p>
        </w:tc>
        <w:tc>
          <w:tcPr>
            <w:tcW w:w="2673" w:type="dxa"/>
          </w:tcPr>
          <w:p w:rsidR="00400D48" w:rsidRPr="008874C3" w:rsidRDefault="00400D48" w:rsidP="00154178">
            <w:pPr>
              <w:rPr>
                <w:sz w:val="20"/>
              </w:rPr>
            </w:pPr>
          </w:p>
        </w:tc>
        <w:tc>
          <w:tcPr>
            <w:tcW w:w="1359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  <w:sz w:val="20"/>
              </w:rPr>
            </w:pPr>
            <w:r w:rsidRPr="008874C3">
              <w:rPr>
                <w:rFonts w:asciiTheme="minorHAnsi" w:hAnsiTheme="minorHAnsi"/>
                <w:b w:val="0"/>
                <w:sz w:val="20"/>
              </w:rPr>
              <w:t>Designation</w:t>
            </w:r>
          </w:p>
        </w:tc>
        <w:tc>
          <w:tcPr>
            <w:tcW w:w="3508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</w:rPr>
            </w:pPr>
          </w:p>
        </w:tc>
      </w:tr>
      <w:tr w:rsidR="00400D48" w:rsidRPr="005F08F7" w:rsidTr="00400D48">
        <w:trPr>
          <w:trHeight w:hRule="exact" w:val="504"/>
        </w:trPr>
        <w:tc>
          <w:tcPr>
            <w:tcW w:w="1818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  <w:sz w:val="20"/>
              </w:rPr>
            </w:pPr>
            <w:r w:rsidRPr="008874C3">
              <w:rPr>
                <w:rFonts w:asciiTheme="minorHAnsi" w:hAnsiTheme="minorHAnsi"/>
                <w:b w:val="0"/>
                <w:sz w:val="20"/>
              </w:rPr>
              <w:t>Phone | Fax</w:t>
            </w:r>
          </w:p>
        </w:tc>
        <w:tc>
          <w:tcPr>
            <w:tcW w:w="2673" w:type="dxa"/>
          </w:tcPr>
          <w:p w:rsidR="00400D48" w:rsidRPr="008874C3" w:rsidRDefault="00400D48" w:rsidP="00154178">
            <w:pPr>
              <w:rPr>
                <w:sz w:val="20"/>
              </w:rPr>
            </w:pPr>
          </w:p>
        </w:tc>
        <w:tc>
          <w:tcPr>
            <w:tcW w:w="1359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  <w:sz w:val="20"/>
              </w:rPr>
            </w:pPr>
            <w:r w:rsidRPr="008874C3">
              <w:rPr>
                <w:rFonts w:asciiTheme="minorHAnsi" w:hAnsiTheme="minorHAnsi"/>
                <w:b w:val="0"/>
                <w:sz w:val="20"/>
              </w:rPr>
              <w:t>Email</w:t>
            </w:r>
          </w:p>
        </w:tc>
        <w:tc>
          <w:tcPr>
            <w:tcW w:w="3508" w:type="dxa"/>
          </w:tcPr>
          <w:p w:rsidR="00400D48" w:rsidRPr="008874C3" w:rsidRDefault="00400D48" w:rsidP="00154178">
            <w:pPr>
              <w:pStyle w:val="Heading2"/>
              <w:rPr>
                <w:rFonts w:asciiTheme="minorHAnsi" w:hAnsiTheme="minorHAnsi"/>
                <w:b w:val="0"/>
              </w:rPr>
            </w:pPr>
          </w:p>
        </w:tc>
      </w:tr>
      <w:tr w:rsidR="00400D48" w:rsidRPr="005F08F7" w:rsidTr="00400D48">
        <w:trPr>
          <w:trHeight w:hRule="exact" w:val="504"/>
        </w:trPr>
        <w:tc>
          <w:tcPr>
            <w:tcW w:w="1818" w:type="dxa"/>
          </w:tcPr>
          <w:p w:rsidR="00400D48" w:rsidRPr="005F08F7" w:rsidRDefault="00400D48" w:rsidP="00154178">
            <w:r w:rsidRPr="005F08F7">
              <w:t>Signature</w:t>
            </w:r>
          </w:p>
        </w:tc>
        <w:tc>
          <w:tcPr>
            <w:tcW w:w="2673" w:type="dxa"/>
          </w:tcPr>
          <w:p w:rsidR="00400D48" w:rsidRPr="005F08F7" w:rsidRDefault="00400D48" w:rsidP="00154178"/>
        </w:tc>
        <w:tc>
          <w:tcPr>
            <w:tcW w:w="1359" w:type="dxa"/>
          </w:tcPr>
          <w:p w:rsidR="00400D48" w:rsidRPr="005F08F7" w:rsidRDefault="00400D48" w:rsidP="00154178">
            <w:r w:rsidRPr="005F08F7">
              <w:t>Date</w:t>
            </w:r>
          </w:p>
        </w:tc>
        <w:tc>
          <w:tcPr>
            <w:tcW w:w="3508" w:type="dxa"/>
          </w:tcPr>
          <w:p w:rsidR="00400D48" w:rsidRPr="005F08F7" w:rsidRDefault="00400D48" w:rsidP="00154178"/>
        </w:tc>
      </w:tr>
    </w:tbl>
    <w:p w:rsidR="00400D48" w:rsidRDefault="00400D48" w:rsidP="00400D48">
      <w:pPr>
        <w:pStyle w:val="Spacer"/>
      </w:pPr>
    </w:p>
    <w:tbl>
      <w:tblPr>
        <w:tblW w:w="5000" w:type="pct"/>
        <w:tblBorders>
          <w:bottom w:val="single" w:sz="12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ignature"/>
      </w:tblPr>
      <w:tblGrid>
        <w:gridCol w:w="2080"/>
        <w:gridCol w:w="3061"/>
        <w:gridCol w:w="428"/>
        <w:gridCol w:w="5141"/>
      </w:tblGrid>
      <w:tr w:rsidR="00400D48" w:rsidRPr="005F08F7" w:rsidTr="00400D48">
        <w:trPr>
          <w:trHeight w:hRule="exact" w:val="504"/>
        </w:trPr>
        <w:tc>
          <w:tcPr>
            <w:tcW w:w="971" w:type="pct"/>
          </w:tcPr>
          <w:p w:rsidR="00400D48" w:rsidRPr="005F08F7" w:rsidRDefault="00400D48" w:rsidP="00154178">
            <w:r w:rsidRPr="005F08F7">
              <w:t>Place</w:t>
            </w:r>
          </w:p>
        </w:tc>
        <w:tc>
          <w:tcPr>
            <w:tcW w:w="4029" w:type="pct"/>
            <w:gridSpan w:val="3"/>
          </w:tcPr>
          <w:p w:rsidR="00400D48" w:rsidRPr="005F08F7" w:rsidRDefault="00400D48" w:rsidP="00154178"/>
        </w:tc>
      </w:tr>
      <w:tr w:rsidR="004F1D65" w:rsidTr="00400D48">
        <w:tblPrEx>
          <w:tblBorders>
            <w:bottom w:val="none" w:sz="0" w:space="0" w:color="auto"/>
          </w:tblBorders>
        </w:tblPrEx>
        <w:tc>
          <w:tcPr>
            <w:tcW w:w="2400" w:type="pct"/>
            <w:gridSpan w:val="2"/>
            <w:tcBorders>
              <w:top w:val="single" w:sz="4" w:space="0" w:color="BFBFBF" w:themeColor="background1" w:themeShade="BF"/>
            </w:tcBorders>
          </w:tcPr>
          <w:p w:rsidR="004F1D65" w:rsidRDefault="008874C3">
            <w:pPr>
              <w:pStyle w:val="TableText"/>
            </w:pPr>
            <w:r>
              <w:t>signature</w:t>
            </w:r>
          </w:p>
        </w:tc>
        <w:tc>
          <w:tcPr>
            <w:tcW w:w="200" w:type="pct"/>
          </w:tcPr>
          <w:p w:rsidR="004F1D65" w:rsidRDefault="004F1D65">
            <w:pPr>
              <w:pStyle w:val="TableText"/>
            </w:pPr>
          </w:p>
        </w:tc>
        <w:tc>
          <w:tcPr>
            <w:tcW w:w="2400" w:type="pct"/>
            <w:tcBorders>
              <w:top w:val="single" w:sz="4" w:space="0" w:color="BFBFBF" w:themeColor="background1" w:themeShade="BF"/>
            </w:tcBorders>
          </w:tcPr>
          <w:p w:rsidR="004F1D65" w:rsidRDefault="008874C3">
            <w:pPr>
              <w:pStyle w:val="TableText"/>
            </w:pPr>
            <w:r>
              <w:t>Date</w:t>
            </w:r>
          </w:p>
        </w:tc>
      </w:tr>
    </w:tbl>
    <w:p w:rsidR="004F1D65" w:rsidRDefault="004F1D65">
      <w:bookmarkStart w:id="0" w:name="_GoBack"/>
      <w:bookmarkEnd w:id="0"/>
    </w:p>
    <w:sectPr w:rsidR="004F1D65" w:rsidSect="008874C3">
      <w:footerReference w:type="default" r:id="rId26"/>
      <w:pgSz w:w="12240" w:h="15840" w:code="1"/>
      <w:pgMar w:top="540" w:right="810" w:bottom="0" w:left="72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D48" w:rsidRDefault="00400D48">
      <w:r>
        <w:separator/>
      </w:r>
    </w:p>
  </w:endnote>
  <w:endnote w:type="continuationSeparator" w:id="0">
    <w:p w:rsidR="00400D48" w:rsidRDefault="0040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D65" w:rsidRDefault="008874C3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D48" w:rsidRDefault="00400D48">
      <w:r>
        <w:separator/>
      </w:r>
    </w:p>
  </w:footnote>
  <w:footnote w:type="continuationSeparator" w:id="0">
    <w:p w:rsidR="00400D48" w:rsidRDefault="00400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48"/>
    <w:rsid w:val="00400D48"/>
    <w:rsid w:val="004F1D65"/>
    <w:rsid w:val="0088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2FC90"/>
  <w15:chartTrackingRefBased/>
  <w15:docId w15:val="{E52779D2-B44B-4D2E-93C2-B9FD63789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szCs w:val="18"/>
        <w:lang w:val="en-US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200"/>
    </w:p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6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6E6E6E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6E6E6E" w:themeColor="accent1" w:themeShade="8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/>
      <w:iCs/>
      <w:color w:val="6E6E6E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"/>
    <w:unhideWhenUsed/>
    <w:qFormat/>
    <w:pPr>
      <w:pBdr>
        <w:bottom w:val="single" w:sz="4" w:space="6" w:color="BFBFBF" w:themeColor="background1" w:themeShade="BF"/>
      </w:pBdr>
      <w:spacing w:before="0" w:after="480" w:line="240" w:lineRule="auto"/>
      <w:contextualSpacing/>
    </w:pPr>
    <w:rPr>
      <w:rFonts w:asciiTheme="majorHAnsi" w:eastAsiaTheme="majorEastAsia" w:hAnsiTheme="majorHAnsi" w:cstheme="majorBidi"/>
      <w:b/>
      <w:caps/>
      <w:color w:val="000000" w:themeColor="tex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caps/>
      <w:color w:val="000000" w:themeColor="text1"/>
      <w:kern w:val="28"/>
      <w:sz w:val="24"/>
      <w:szCs w:val="24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Info">
    <w:name w:val="Form Info"/>
    <w:basedOn w:val="Normal"/>
    <w:uiPriority w:val="1"/>
    <w:qFormat/>
    <w:pPr>
      <w:spacing w:before="0" w:after="100"/>
    </w:pPr>
    <w:rPr>
      <w:color w:val="000000" w:themeColor="text1"/>
      <w:sz w:val="34"/>
      <w:szCs w:val="34"/>
    </w:rPr>
  </w:style>
  <w:style w:type="paragraph" w:customStyle="1" w:styleId="ContactInfo">
    <w:name w:val="Contact Info"/>
    <w:basedOn w:val="Normal"/>
    <w:uiPriority w:val="1"/>
    <w:qFormat/>
    <w:pPr>
      <w:spacing w:before="0" w:after="40"/>
    </w:pPr>
    <w:rPr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20"/>
    <w:qFormat/>
    <w:rPr>
      <w:i w:val="0"/>
      <w:iCs/>
      <w:u w:val="single"/>
    </w:rPr>
  </w:style>
  <w:style w:type="table" w:customStyle="1" w:styleId="FieldTripLetterTable">
    <w:name w:val="Field Trip Letter Table"/>
    <w:basedOn w:val="TableNormal"/>
    <w:uiPriority w:val="99"/>
    <w:pPr>
      <w:spacing w:after="0" w:line="240" w:lineRule="auto"/>
    </w:pPr>
    <w:tblPr>
      <w:tblBorders>
        <w:insideH w:val="single" w:sz="18" w:space="0" w:color="FFFFFF" w:themeColor="background1"/>
      </w:tblBorders>
      <w:tblCellMar>
        <w:left w:w="0" w:type="dxa"/>
        <w:right w:w="0" w:type="dxa"/>
      </w:tblCellMar>
    </w:tblPr>
    <w:tcPr>
      <w:shd w:val="clear" w:color="auto" w:fill="F2F2F2" w:themeFill="background1" w:themeFillShade="F2"/>
    </w:tc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b/>
      <w:bCs/>
      <w:color w:val="6E6E6E" w:themeColor="accent1" w:themeShade="80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pPr>
      <w:pBdr>
        <w:top w:val="single" w:sz="4" w:space="6" w:color="BFBFBF" w:themeColor="background1" w:themeShade="BF"/>
      </w:pBdr>
      <w:tabs>
        <w:tab w:val="center" w:pos="4680"/>
        <w:tab w:val="right" w:pos="9360"/>
      </w:tabs>
      <w:spacing w:before="0" w:after="0" w:line="240" w:lineRule="auto"/>
    </w:pPr>
    <w:rPr>
      <w:color w:val="000000" w:themeColor="text1"/>
    </w:rPr>
  </w:style>
  <w:style w:type="character" w:customStyle="1" w:styleId="FooterChar">
    <w:name w:val="Footer Char"/>
    <w:basedOn w:val="DefaultParagraphFont"/>
    <w:link w:val="Footer"/>
    <w:uiPriority w:val="99"/>
    <w:rPr>
      <w:color w:val="000000" w:themeColor="text1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paragraph" w:customStyle="1" w:styleId="FormHeading">
    <w:name w:val="Form Heading"/>
    <w:basedOn w:val="Normal"/>
    <w:link w:val="FormHeadingChar"/>
    <w:uiPriority w:val="1"/>
    <w:qFormat/>
    <w:rPr>
      <w:color w:val="7F7F7F" w:themeColor="text1" w:themeTint="80"/>
      <w:sz w:val="20"/>
    </w:rPr>
  </w:style>
  <w:style w:type="paragraph" w:customStyle="1" w:styleId="TableText">
    <w:name w:val="Table Text"/>
    <w:basedOn w:val="Normal"/>
    <w:uiPriority w:val="1"/>
    <w:qFormat/>
    <w:pPr>
      <w:spacing w:before="120" w:after="120"/>
      <w:ind w:left="144"/>
    </w:pPr>
  </w:style>
  <w:style w:type="character" w:customStyle="1" w:styleId="FormHeadingChar">
    <w:name w:val="Form Heading Char"/>
    <w:basedOn w:val="DefaultParagraphFont"/>
    <w:link w:val="FormHeading"/>
    <w:uiPriority w:val="1"/>
    <w:rPr>
      <w:color w:val="7F7F7F" w:themeColor="text1" w:themeTint="80"/>
      <w:sz w:val="20"/>
      <w:szCs w:val="16"/>
    </w:rPr>
  </w:style>
  <w:style w:type="paragraph" w:customStyle="1" w:styleId="TableHeading">
    <w:name w:val="Table Heading"/>
    <w:basedOn w:val="Normal"/>
    <w:uiPriority w:val="1"/>
    <w:qFormat/>
    <w:pPr>
      <w:spacing w:before="120" w:after="120"/>
      <w:jc w:val="center"/>
    </w:pPr>
    <w:rPr>
      <w:b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6E6E6E" w:themeColor="accent1" w:themeShade="80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6E6E6E" w:themeColor="accent1" w:themeShade="80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6E6E6E" w:themeColor="accent1" w:themeShade="7F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Cs w:val="16"/>
    </w:rPr>
  </w:style>
  <w:style w:type="table" w:styleId="PlainTable1">
    <w:name w:val="Plain Table 1"/>
    <w:basedOn w:val="TableNormal"/>
    <w:uiPriority w:val="41"/>
    <w:rsid w:val="00400D4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ntentcontrols">
    <w:name w:val="Content controls"/>
    <w:basedOn w:val="Normal"/>
    <w:link w:val="ContentcontrolsChar"/>
    <w:uiPriority w:val="1"/>
    <w:qFormat/>
    <w:rsid w:val="00400D48"/>
    <w:pPr>
      <w:spacing w:before="100" w:after="100" w:line="259" w:lineRule="auto"/>
      <w:ind w:left="72" w:right="72"/>
    </w:pPr>
    <w:rPr>
      <w:rFonts w:ascii="Arial" w:eastAsia="Times New Roman" w:hAnsi="Arial" w:cs="Times New Roman"/>
      <w:color w:val="000000"/>
      <w:kern w:val="2"/>
      <w:sz w:val="20"/>
      <w:szCs w:val="20"/>
      <w:lang w:eastAsia="ja-JP"/>
    </w:rPr>
  </w:style>
  <w:style w:type="character" w:customStyle="1" w:styleId="ContentcontrolsChar">
    <w:name w:val="Content controls Char"/>
    <w:link w:val="Contentcontrols"/>
    <w:uiPriority w:val="1"/>
    <w:rsid w:val="00400D48"/>
    <w:rPr>
      <w:rFonts w:ascii="Arial" w:eastAsia="Times New Roman" w:hAnsi="Arial" w:cs="Times New Roman"/>
      <w:color w:val="000000"/>
      <w:kern w:val="2"/>
      <w:sz w:val="20"/>
      <w:szCs w:val="20"/>
      <w:lang w:eastAsia="ja-JP"/>
    </w:rPr>
  </w:style>
  <w:style w:type="paragraph" w:customStyle="1" w:styleId="Spacer">
    <w:name w:val="Spacer"/>
    <w:basedOn w:val="Normal"/>
    <w:uiPriority w:val="1"/>
    <w:qFormat/>
    <w:rsid w:val="00400D48"/>
    <w:pPr>
      <w:spacing w:before="0" w:after="0" w:line="60" w:lineRule="exact"/>
      <w:ind w:right="72"/>
    </w:pPr>
    <w:rPr>
      <w:rFonts w:ascii="Arial" w:eastAsia="Times New Roman" w:hAnsi="Arial" w:cs="Times New Roman"/>
      <w:color w:val="auto"/>
      <w:sz w:val="6"/>
      <w:szCs w:val="6"/>
      <w:lang w:eastAsia="ja-JP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00D48"/>
    <w:pPr>
      <w:pBdr>
        <w:bottom w:val="single" w:sz="6" w:space="1" w:color="auto"/>
      </w:pBdr>
      <w:spacing w:before="0"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00D4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00D48"/>
    <w:pPr>
      <w:pBdr>
        <w:top w:val="single" w:sz="6" w:space="1" w:color="auto"/>
      </w:pBdr>
      <w:spacing w:before="0"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00D48"/>
    <w:rPr>
      <w:rFonts w:ascii="Arial" w:hAnsi="Arial" w:cs="Arial"/>
      <w:vanish/>
      <w:sz w:val="16"/>
      <w:szCs w:val="16"/>
    </w:rPr>
  </w:style>
  <w:style w:type="table" w:styleId="PlainTable2">
    <w:name w:val="Plain Table 2"/>
    <w:basedOn w:val="TableNormal"/>
    <w:uiPriority w:val="42"/>
    <w:rsid w:val="008874C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Field%20Trip%20Permission%20Form%20(Junior%20-%20Senior%20High)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9A2E3B729B84792AF87920907420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1E870-3E9D-46DB-9098-53552953BA4E}"/>
      </w:docPartPr>
      <w:docPartBody>
        <w:p w:rsidR="00000000" w:rsidRDefault="009211F7">
          <w:pPr>
            <w:pStyle w:val="19A2E3B729B84792AF87920907420FA7"/>
          </w:pPr>
          <w:r>
            <w:t>[Your Name]</w:t>
          </w:r>
        </w:p>
      </w:docPartBody>
    </w:docPart>
    <w:docPart>
      <w:docPartPr>
        <w:name w:val="A9806BBFE5E9477E888FF72C44567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FAA0B-3227-4DFA-940F-62F9D93BB80A}"/>
      </w:docPartPr>
      <w:docPartBody>
        <w:p w:rsidR="00000000" w:rsidRDefault="009211F7">
          <w:pPr>
            <w:pStyle w:val="A9806BBFE5E9477E888FF72C445670E7"/>
          </w:pPr>
          <w:r>
            <w:t>[Email]</w:t>
          </w:r>
        </w:p>
      </w:docPartBody>
    </w:docPart>
    <w:docPart>
      <w:docPartPr>
        <w:name w:val="63E962E2E28D40379956AA4F0D244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E9D71-93B0-456C-82A0-34E032208C84}"/>
      </w:docPartPr>
      <w:docPartBody>
        <w:p w:rsidR="00000000" w:rsidRDefault="009211F7">
          <w:pPr>
            <w:pStyle w:val="63E962E2E28D40379956AA4F0D244D46"/>
          </w:pPr>
          <w:r>
            <w:t>[Telephone]</w:t>
          </w:r>
        </w:p>
      </w:docPartBody>
    </w:docPart>
    <w:docPart>
      <w:docPartPr>
        <w:name w:val="8257D7B266CB4FC897C587A858BEE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A9988-68EE-4644-9DF9-4250053C79C9}"/>
      </w:docPartPr>
      <w:docPartBody>
        <w:p w:rsidR="00000000" w:rsidRDefault="009211F7">
          <w:pPr>
            <w:pStyle w:val="8257D7B266CB4FC897C587A858BEE8C2"/>
          </w:pPr>
          <w:r>
            <w:t>[Destination]</w:t>
          </w:r>
        </w:p>
      </w:docPartBody>
    </w:docPart>
    <w:docPart>
      <w:docPartPr>
        <w:name w:val="6435EF3CF6324721967479ABAB98C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4AFD1-6217-4B47-9551-7CDEA814E6FC}"/>
      </w:docPartPr>
      <w:docPartBody>
        <w:p w:rsidR="00000000" w:rsidRDefault="009211F7">
          <w:pPr>
            <w:pStyle w:val="6435EF3CF6324721967479ABAB98C98D"/>
          </w:pPr>
          <w:r>
            <w:t>[Date]</w:t>
          </w:r>
        </w:p>
      </w:docPartBody>
    </w:docPart>
    <w:docPart>
      <w:docPartPr>
        <w:name w:val="B5BEC294BDA94800B59E5B692992D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893F6-6966-48BD-9C0E-15C45031A2FB}"/>
      </w:docPartPr>
      <w:docPartBody>
        <w:p w:rsidR="00000000" w:rsidRDefault="009211F7">
          <w:pPr>
            <w:pStyle w:val="B5BEC294BDA94800B59E5B692992D499"/>
          </w:pPr>
          <w:r>
            <w:t>[time from-to]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1F7"/>
    <w:rsid w:val="0092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A2E3B729B84792AF87920907420FA7">
    <w:name w:val="19A2E3B729B84792AF87920907420FA7"/>
  </w:style>
  <w:style w:type="paragraph" w:customStyle="1" w:styleId="7236D218CF2848B498454E39F6542551">
    <w:name w:val="7236D218CF2848B498454E39F6542551"/>
  </w:style>
  <w:style w:type="paragraph" w:customStyle="1" w:styleId="A9806BBFE5E9477E888FF72C445670E7">
    <w:name w:val="A9806BBFE5E9477E888FF72C445670E7"/>
  </w:style>
  <w:style w:type="paragraph" w:customStyle="1" w:styleId="63E962E2E28D40379956AA4F0D244D46">
    <w:name w:val="63E962E2E28D40379956AA4F0D244D46"/>
  </w:style>
  <w:style w:type="paragraph" w:customStyle="1" w:styleId="8257D7B266CB4FC897C587A858BEE8C2">
    <w:name w:val="8257D7B266CB4FC897C587A858BEE8C2"/>
  </w:style>
  <w:style w:type="paragraph" w:customStyle="1" w:styleId="6435EF3CF6324721967479ABAB98C98D">
    <w:name w:val="6435EF3CF6324721967479ABAB98C98D"/>
  </w:style>
  <w:style w:type="paragraph" w:customStyle="1" w:styleId="B5BEC294BDA94800B59E5B692992D499">
    <w:name w:val="B5BEC294BDA94800B59E5B692992D4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50524F0DC94D0C90514F8F64CDA32C">
    <w:name w:val="6E50524F0DC94D0C90514F8F64CDA32C"/>
  </w:style>
  <w:style w:type="paragraph" w:customStyle="1" w:styleId="625DBA668F6C42C981FBBA2CC7ECDF51">
    <w:name w:val="625DBA668F6C42C981FBBA2CC7ECDF51"/>
  </w:style>
  <w:style w:type="paragraph" w:customStyle="1" w:styleId="42192C8DB5634F689F9124B5FD034AA7">
    <w:name w:val="42192C8DB5634F689F9124B5FD034AA7"/>
  </w:style>
  <w:style w:type="paragraph" w:customStyle="1" w:styleId="D09BB6A8E8F04B709EEF33668945A2D1">
    <w:name w:val="D09BB6A8E8F04B709EEF33668945A2D1"/>
  </w:style>
  <w:style w:type="paragraph" w:customStyle="1" w:styleId="01B5006F483B4ECAB0852E370E73CEE0">
    <w:name w:val="01B5006F483B4ECAB0852E370E73CEE0"/>
  </w:style>
  <w:style w:type="paragraph" w:customStyle="1" w:styleId="9398402A6A88474CA649D797E4DF3E7C">
    <w:name w:val="9398402A6A88474CA649D797E4DF3E7C"/>
    <w:rsid w:val="009211F7"/>
  </w:style>
  <w:style w:type="paragraph" w:customStyle="1" w:styleId="527CE82F791D45729BB20EA8EA916190">
    <w:name w:val="527CE82F791D45729BB20EA8EA916190"/>
    <w:rsid w:val="009211F7"/>
  </w:style>
  <w:style w:type="paragraph" w:customStyle="1" w:styleId="ECFB082C891145AB93FEE8CFB15C37DF">
    <w:name w:val="ECFB082C891145AB93FEE8CFB15C37DF"/>
    <w:rsid w:val="009211F7"/>
  </w:style>
  <w:style w:type="paragraph" w:customStyle="1" w:styleId="EC45AF0D02304B8CA849163700FA4578">
    <w:name w:val="EC45AF0D02304B8CA849163700FA4578"/>
    <w:rsid w:val="009211F7"/>
  </w:style>
  <w:style w:type="paragraph" w:customStyle="1" w:styleId="3AB5A8C3FD4F45C789E0706085036EDC">
    <w:name w:val="3AB5A8C3FD4F45C789E0706085036EDC"/>
    <w:rsid w:val="009211F7"/>
  </w:style>
  <w:style w:type="paragraph" w:customStyle="1" w:styleId="A241FC79C91A481B94E5B13F7EDCE33C">
    <w:name w:val="A241FC79C91A481B94E5B13F7EDCE33C"/>
    <w:rsid w:val="009211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42A71C-B623-4EBF-BB44-1E61CF22D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Field Trip Permission Form (Junior - Senior High).dotx</Template>
  <TotalTime>17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Service Detail</vt:lpstr>
      <vt:lpstr>    EVENTS | Date | time [Date | time] Start of service [Date | time] |End of servic</vt:lpstr>
      <vt:lpstr>Customer Feedback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Nature of Problem</dc:creator>
  <cp:keywords/>
  <cp:lastModifiedBy>Alex</cp:lastModifiedBy>
  <cp:revision>2</cp:revision>
  <dcterms:created xsi:type="dcterms:W3CDTF">2017-06-21T12:05:00Z</dcterms:created>
  <dcterms:modified xsi:type="dcterms:W3CDTF">2017-06-21T12:22:00Z</dcterms:modified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TC028051409991</vt:lpwstr>
  </property>
</Properties>
</file>